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E33EC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E50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E33EC7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33EC7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E33EC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4.2.2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E33EC7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</w:tr>
      <w:tr w:rsidR="002F054A" w:rsidRPr="003B7C5A" w:rsidTr="00E33EC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E33EC7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33EC7" w:rsidRPr="004658B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รศ.ฐาปนีย์  ธรรมเมธา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E33EC7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4658B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E33EC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E33EC7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E33EC7" w:rsidRPr="004658B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นางสาวพัชรา เปลี่ยนสกุล</w:t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E33EC7" w:rsidRDefault="00D849B7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33E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33EC7" w:rsidRPr="004658B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610D6B">
        <w:trPr>
          <w:gridAfter w:val="1"/>
          <w:wAfter w:w="6" w:type="dxa"/>
          <w:trHeight w:val="1954"/>
        </w:trPr>
        <w:tc>
          <w:tcPr>
            <w:tcW w:w="9663" w:type="dxa"/>
            <w:gridSpan w:val="3"/>
          </w:tcPr>
          <w:p w:rsidR="002F054A" w:rsidRPr="003B7C5A" w:rsidRDefault="002F054A" w:rsidP="00E33EC7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C7B37" w:rsidRDefault="006C7B37" w:rsidP="008E116A">
            <w:pPr>
              <w:widowControl w:val="0"/>
              <w:adjustRightInd w:val="0"/>
              <w:spacing w:before="120" w:line="360" w:lineRule="atLeast"/>
              <w:ind w:firstLine="1418"/>
              <w:textAlignment w:val="baseline"/>
              <w:outlineLvl w:val="0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E33EC7"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="00E33EC7" w:rsidRPr="003976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E33EC7"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 w:rsidR="00E33E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33EC7"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E33EC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33EC7" w:rsidRPr="003B7C5A" w:rsidTr="00F15A3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33EC7" w:rsidRPr="00F108FD" w:rsidRDefault="00E33EC7" w:rsidP="00E33E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3EC7" w:rsidRPr="00397624" w:rsidRDefault="00E33EC7" w:rsidP="00E33E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E33EC7" w:rsidRPr="003B7C5A" w:rsidTr="00F15A3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33EC7" w:rsidRPr="00F108FD" w:rsidRDefault="00E33EC7" w:rsidP="00E33E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3EC7" w:rsidRPr="00397624" w:rsidRDefault="00E33EC7" w:rsidP="00E33E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E33EC7" w:rsidRPr="003B7C5A" w:rsidTr="00F15A3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33EC7" w:rsidRPr="00F108FD" w:rsidRDefault="00E33EC7" w:rsidP="00E33E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3EC7" w:rsidRPr="00397624" w:rsidRDefault="00E33EC7" w:rsidP="00E33E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E33EC7" w:rsidRPr="003B7C5A" w:rsidTr="00F15A3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33EC7" w:rsidRPr="00F108FD" w:rsidRDefault="00E33EC7" w:rsidP="00E33E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3EC7" w:rsidRPr="00397624" w:rsidRDefault="00E33EC7" w:rsidP="00E33E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E33EC7" w:rsidRPr="003B7C5A" w:rsidTr="00F15A3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33EC7" w:rsidRPr="00F108FD" w:rsidRDefault="00E33EC7" w:rsidP="00E33E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3EC7" w:rsidRPr="00397624" w:rsidRDefault="00E33EC7" w:rsidP="00E33E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E33EC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C40BC" w:rsidRPr="003B7C5A" w:rsidTr="00256F15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EC40BC" w:rsidRPr="00397624" w:rsidRDefault="00EC40BC" w:rsidP="00EC40B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2</w:t>
                  </w:r>
                </w:p>
              </w:tc>
              <w:tc>
                <w:tcPr>
                  <w:tcW w:w="1276" w:type="dxa"/>
                </w:tcPr>
                <w:p w:rsidR="00EC40BC" w:rsidRPr="00CB6C28" w:rsidRDefault="00EC40BC" w:rsidP="00EC40BC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CB6C2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CB6C28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  <w:p w:rsidR="00EC40BC" w:rsidRPr="00CB6C28" w:rsidRDefault="00EC40BC" w:rsidP="00EC40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</w:tcPr>
                <w:p w:rsidR="00EC40BC" w:rsidRDefault="003F2096" w:rsidP="00EC40BC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3F2096" w:rsidRPr="00775AFF" w:rsidRDefault="003F2096" w:rsidP="00EC40BC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3.9952</w:t>
                  </w:r>
                </w:p>
              </w:tc>
              <w:tc>
                <w:tcPr>
                  <w:tcW w:w="1486" w:type="dxa"/>
                </w:tcPr>
                <w:p w:rsidR="00EC40BC" w:rsidRPr="00775AFF" w:rsidRDefault="003F2096" w:rsidP="00EC40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</w:tcPr>
                <w:p w:rsidR="00EC40BC" w:rsidRPr="00775AFF" w:rsidRDefault="003F2096" w:rsidP="00EC40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E33EC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584662" w:rsidP="00584662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โครงการมหาวิทยาลัยไซเบอร์ไทย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ได้รับจัดสรรงบประมาณประจำปีงบประมาณ พ.ศ. 2562 จำนวน 53,229,900 บาท มีผลการเบิกจ่ายเงินงบประมาณสะสม ณ สิ้นไตรมาส 1  จำนวน 1,943,167.88 บาท คิดเป็นร้อยละ 3.6505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ซึ่งเทียบกับเกณฑ์การคะแนนของตัวชี้วัดแล้ว ค่าคะแนนที่ได้อยู่ในระดับ 1.00</w:t>
            </w:r>
          </w:p>
        </w:tc>
      </w:tr>
      <w:tr w:rsidR="003B7C5A" w:rsidRPr="003B7C5A" w:rsidTr="00E33EC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EC40BC" w:rsidP="00EC40B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-</w:t>
            </w:r>
          </w:p>
        </w:tc>
      </w:tr>
      <w:tr w:rsidR="003B7C5A" w:rsidRPr="003B7C5A" w:rsidTr="00E33EC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EC40BC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-</w:t>
            </w:r>
          </w:p>
        </w:tc>
      </w:tr>
      <w:tr w:rsidR="002F054A" w:rsidRPr="003B7C5A" w:rsidTr="00E33EC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CD53B2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เ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อกสารการเบิกจ่ายงบประมาณของกลุ่มงานการเงิน งบประมาณและบัญชี สำนักอำนวยการ และ กลุ่มติดตามและประเมินผลด้านนโยบายและงบประมาณอุดมศึกษา สำนักติดตามและประเมินผลการอุดมศึกษา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E116A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614" w:rsidRDefault="00E15614">
      <w:r>
        <w:separator/>
      </w:r>
    </w:p>
  </w:endnote>
  <w:endnote w:type="continuationSeparator" w:id="0">
    <w:p w:rsidR="00E15614" w:rsidRDefault="00E15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614" w:rsidRDefault="00E15614">
      <w:r>
        <w:separator/>
      </w:r>
    </w:p>
  </w:footnote>
  <w:footnote w:type="continuationSeparator" w:id="0">
    <w:p w:rsidR="00E15614" w:rsidRDefault="00E15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90292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E33EC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90292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E33EC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3DB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3F2096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84662"/>
    <w:rsid w:val="00596721"/>
    <w:rsid w:val="005B1BF3"/>
    <w:rsid w:val="005B60E0"/>
    <w:rsid w:val="005B7119"/>
    <w:rsid w:val="005C07F8"/>
    <w:rsid w:val="005C1575"/>
    <w:rsid w:val="005C159C"/>
    <w:rsid w:val="005D7E04"/>
    <w:rsid w:val="005F05DA"/>
    <w:rsid w:val="0060158F"/>
    <w:rsid w:val="00610D6B"/>
    <w:rsid w:val="0061749F"/>
    <w:rsid w:val="00637718"/>
    <w:rsid w:val="00642568"/>
    <w:rsid w:val="00680463"/>
    <w:rsid w:val="00682347"/>
    <w:rsid w:val="00690952"/>
    <w:rsid w:val="006C2351"/>
    <w:rsid w:val="006C7B37"/>
    <w:rsid w:val="006D4DA5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116A"/>
    <w:rsid w:val="008E45ED"/>
    <w:rsid w:val="008E67FD"/>
    <w:rsid w:val="008F2F4D"/>
    <w:rsid w:val="008F792A"/>
    <w:rsid w:val="00900054"/>
    <w:rsid w:val="00902924"/>
    <w:rsid w:val="00910253"/>
    <w:rsid w:val="009332B8"/>
    <w:rsid w:val="009373FD"/>
    <w:rsid w:val="00950334"/>
    <w:rsid w:val="00962371"/>
    <w:rsid w:val="00962B83"/>
    <w:rsid w:val="00972ACC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B6C28"/>
    <w:rsid w:val="00CD53B2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15614"/>
    <w:rsid w:val="00E33EC7"/>
    <w:rsid w:val="00E36CAD"/>
    <w:rsid w:val="00E379B3"/>
    <w:rsid w:val="00E40020"/>
    <w:rsid w:val="00E52C4C"/>
    <w:rsid w:val="00E70398"/>
    <w:rsid w:val="00E873D6"/>
    <w:rsid w:val="00EA441A"/>
    <w:rsid w:val="00EC40BC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036D"/>
    <w:rsid w:val="00FB168E"/>
    <w:rsid w:val="00FB2183"/>
    <w:rsid w:val="00FC1974"/>
    <w:rsid w:val="00FC7650"/>
    <w:rsid w:val="00FD5F32"/>
    <w:rsid w:val="00FE50A8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E699AC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E7E91-AE40-44A1-B4DB-ED2A9A88D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5</cp:revision>
  <cp:lastPrinted>2018-04-05T01:06:00Z</cp:lastPrinted>
  <dcterms:created xsi:type="dcterms:W3CDTF">2019-05-16T08:26:00Z</dcterms:created>
  <dcterms:modified xsi:type="dcterms:W3CDTF">2019-06-13T07:28:00Z</dcterms:modified>
</cp:coreProperties>
</file>